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3D84B7CC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132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>-21</w:t>
      </w:r>
      <w:r w:rsidR="00FD7E35">
        <w:rPr>
          <w:b/>
          <w:noProof/>
          <w:sz w:val="24"/>
        </w:rPr>
        <w:t>5618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64EC4BE7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A00045">
        <w:rPr>
          <w:rFonts w:eastAsia="Batang" w:cs="Arial"/>
          <w:sz w:val="18"/>
          <w:szCs w:val="18"/>
          <w:lang w:eastAsia="zh-CN"/>
        </w:rPr>
        <w:t>2122</w:t>
      </w:r>
      <w:r w:rsidR="0098358B">
        <w:rPr>
          <w:rFonts w:eastAsia="Batang" w:cs="Arial"/>
          <w:sz w:val="18"/>
          <w:szCs w:val="18"/>
          <w:lang w:eastAsia="zh-CN"/>
        </w:rPr>
        <w:t>61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bookmarkStart w:id="0" w:name="_GoBack"/>
      <w:bookmarkEnd w:id="0"/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19534B">
      <w:pPr>
        <w:pStyle w:val="Heading8"/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53165E4B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6575C3">
        <w:t xml:space="preserve">SA2#146E (Aug) agreed corresponding stage2 WID </w:t>
      </w:r>
      <w:r w:rsidR="00A00045" w:rsidRPr="006575C3">
        <w:rPr>
          <w:lang w:val="en-US"/>
        </w:rPr>
        <w:t>(S2-2106794)</w:t>
      </w:r>
      <w:r w:rsidR="00A00045" w:rsidRPr="006575C3">
        <w:t xml:space="preserve">. </w:t>
      </w:r>
      <w:r w:rsidR="00F828A1" w:rsidRPr="006575C3">
        <w:t>This new WID aims at making the necessary alignment into CT specifications.</w:t>
      </w:r>
    </w:p>
    <w:p w14:paraId="5409B3CA" w14:textId="77777777" w:rsidR="00F828A1" w:rsidRDefault="00F828A1" w:rsidP="002A1BE1">
      <w:r w:rsidRPr="006575C3">
        <w:t>This Work Item intends to define minimum essential functionality 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77777777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 xml:space="preserve">minimum essential functionality 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449D8D7" w14:textId="68681D41" w:rsidR="009C5016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CB3E45"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BEBDAEB" w:rsidR="00901762" w:rsidRDefault="00901762" w:rsidP="00901762">
      <w:pPr>
        <w:pStyle w:val="B3"/>
      </w:pPr>
      <w:r>
        <w:t>-</w:t>
      </w:r>
      <w:r>
        <w:tab/>
        <w:t>Identification and restriction to use satellite access.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ADFC32A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191F">
        <w:rPr>
          <w:lang w:val="en-US"/>
        </w:rPr>
        <w:t>Cells broadcasting multiple MCC</w:t>
      </w:r>
      <w:r>
        <w:rPr>
          <w:lang w:val="en-US"/>
        </w:rPr>
        <w:t>s and/or global MCC(s)</w:t>
      </w:r>
    </w:p>
    <w:p w14:paraId="6B658322" w14:textId="19A953D1" w:rsidR="002C1CBE" w:rsidRDefault="00774E5A" w:rsidP="00BB6781">
      <w:pPr>
        <w:pStyle w:val="B2"/>
      </w:pPr>
      <w:r>
        <w:t>-</w:t>
      </w:r>
      <w:r>
        <w:tab/>
      </w:r>
      <w:r w:rsidR="00716725">
        <w:t>E</w:t>
      </w:r>
      <w:r w:rsidR="00EA114B">
        <w:t xml:space="preserve">xtended NAS timers </w:t>
      </w:r>
      <w:r w:rsidR="00901762">
        <w:t>providing</w:t>
      </w:r>
      <w:r w:rsidR="00F478BF">
        <w:t xml:space="preserve"> minimal </w:t>
      </w:r>
      <w:r w:rsidR="00A00045">
        <w:t xml:space="preserve">support </w:t>
      </w:r>
      <w:r w:rsidR="00F478BF">
        <w:t xml:space="preserve">for </w:t>
      </w:r>
      <w:r w:rsidR="00A00045">
        <w:t>discontinuous coverage</w:t>
      </w:r>
      <w:r w:rsidR="00F478BF">
        <w:t xml:space="preserve"> preventing undue expiry of NAS timers.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77777777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>
        <w:t>and CT4</w:t>
      </w:r>
      <w:r w:rsidR="00B50C1B">
        <w:t xml:space="preserve"> 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77777777" w:rsidR="00320C37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>upport for country-specific CN routing</w:t>
      </w:r>
    </w:p>
    <w:p w14:paraId="2F666FFC" w14:textId="1B546C17" w:rsidR="0071672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77777777" w:rsidR="00716725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 xml:space="preserve">ession management policy control </w:t>
      </w:r>
      <w:r w:rsidR="00B50C1B">
        <w:t xml:space="preserve">and QoS control </w:t>
      </w:r>
      <w:r w:rsidR="00916B60" w:rsidRPr="00CB3E45">
        <w:t>to support satellite access</w:t>
      </w:r>
    </w:p>
    <w:p w14:paraId="24EE1D04" w14:textId="77777777" w:rsidR="00916B60" w:rsidRPr="00CB3E45" w:rsidRDefault="00716725" w:rsidP="009C5016">
      <w:pPr>
        <w:pStyle w:val="B3"/>
      </w:pPr>
      <w:r>
        <w:t>-</w:t>
      </w:r>
      <w:r>
        <w:tab/>
      </w:r>
      <w:r w:rsidR="00792749">
        <w:t>P</w:t>
      </w:r>
      <w:r w:rsidR="00916B60" w:rsidRPr="00CB3E45">
        <w:t>acket routing and transfer</w:t>
      </w:r>
      <w:r w:rsidR="00CB3E45"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lastRenderedPageBreak/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3A1F6B" w16cid:durableId="24DB85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9465B" w14:textId="77777777" w:rsidR="00384F7D" w:rsidRDefault="00384F7D">
      <w:r>
        <w:separator/>
      </w:r>
    </w:p>
  </w:endnote>
  <w:endnote w:type="continuationSeparator" w:id="0">
    <w:p w14:paraId="0029D916" w14:textId="77777777" w:rsidR="00384F7D" w:rsidRDefault="0038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3D9DF" w14:textId="77777777" w:rsidR="00384F7D" w:rsidRDefault="00384F7D">
      <w:r>
        <w:separator/>
      </w:r>
    </w:p>
  </w:footnote>
  <w:footnote w:type="continuationSeparator" w:id="0">
    <w:p w14:paraId="21EF8039" w14:textId="77777777" w:rsidR="00384F7D" w:rsidRDefault="00384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25EA"/>
    <w:rsid w:val="000A761F"/>
    <w:rsid w:val="000B0519"/>
    <w:rsid w:val="000B61FD"/>
    <w:rsid w:val="000C737B"/>
    <w:rsid w:val="000E55AD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73BB"/>
    <w:rsid w:val="00557B2E"/>
    <w:rsid w:val="00561267"/>
    <w:rsid w:val="00564213"/>
    <w:rsid w:val="005860A4"/>
    <w:rsid w:val="00590087"/>
    <w:rsid w:val="005C4F58"/>
    <w:rsid w:val="005D3FEC"/>
    <w:rsid w:val="005D44BE"/>
    <w:rsid w:val="005F584D"/>
    <w:rsid w:val="0060431A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900AD5"/>
    <w:rsid w:val="00901762"/>
    <w:rsid w:val="0090326B"/>
    <w:rsid w:val="00916B60"/>
    <w:rsid w:val="009437A2"/>
    <w:rsid w:val="00944B28"/>
    <w:rsid w:val="0094618A"/>
    <w:rsid w:val="009616D4"/>
    <w:rsid w:val="0097147C"/>
    <w:rsid w:val="00975AB5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50C1B"/>
    <w:rsid w:val="00B560CE"/>
    <w:rsid w:val="00BA3A53"/>
    <w:rsid w:val="00BA4095"/>
    <w:rsid w:val="00BA5B43"/>
    <w:rsid w:val="00BB55E8"/>
    <w:rsid w:val="00BB6781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358A6331-7C1F-4EC2-B2EF-03455D8B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3E291-0B3E-4495-BCEF-9350591EC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833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MFI</cp:lastModifiedBy>
  <cp:revision>2</cp:revision>
  <cp:lastPrinted>2000-02-29T10:31:00Z</cp:lastPrinted>
  <dcterms:created xsi:type="dcterms:W3CDTF">2021-09-30T12:33:00Z</dcterms:created>
  <dcterms:modified xsi:type="dcterms:W3CDTF">2021-09-30T12:33:00Z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